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CC8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LEGARD (LEYARD)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630CC8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CC8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0CC8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Bron(q.v.) and Simon Fox(q.v.),</w:t>
      </w:r>
    </w:p>
    <w:p w:rsidR="00630CC8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both of North Elmham, Norfolk.</w:t>
      </w:r>
    </w:p>
    <w:p w:rsidR="00630CC8" w:rsidRDefault="00630CC8" w:rsidP="00630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630CC8" w:rsidRDefault="00630CC8" w:rsidP="00630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30CC8" w:rsidRDefault="00630CC8" w:rsidP="00630CC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30CC8" w:rsidP="00630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CC8" w:rsidRDefault="00630CC8" w:rsidP="00564E3C">
      <w:pPr>
        <w:spacing w:after="0" w:line="240" w:lineRule="auto"/>
      </w:pPr>
      <w:r>
        <w:separator/>
      </w:r>
    </w:p>
  </w:endnote>
  <w:endnote w:type="continuationSeparator" w:id="0">
    <w:p w:rsidR="00630CC8" w:rsidRDefault="00630C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0CC8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CC8" w:rsidRDefault="00630CC8" w:rsidP="00564E3C">
      <w:pPr>
        <w:spacing w:after="0" w:line="240" w:lineRule="auto"/>
      </w:pPr>
      <w:r>
        <w:separator/>
      </w:r>
    </w:p>
  </w:footnote>
  <w:footnote w:type="continuationSeparator" w:id="0">
    <w:p w:rsidR="00630CC8" w:rsidRDefault="00630C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C8"/>
    <w:rsid w:val="00372DC6"/>
    <w:rsid w:val="00564E3C"/>
    <w:rsid w:val="00630CC8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004036-DE2F-403D-B725-629FF34D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30C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2015-10-05T21:07:00Z</dcterms:created>
  <dcterms:modified xsi:type="dcterms:W3CDTF">2015-10-05T21:09:00Z</dcterms:modified>
</cp:coreProperties>
</file>